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2520"/>
        <w:gridCol w:w="8378"/>
      </w:tblGrid>
      <w:tr w:rsidR="00044EE5" w:rsidTr="00874C64">
        <w:tc>
          <w:tcPr>
            <w:tcW w:w="14426" w:type="dxa"/>
            <w:gridSpan w:val="3"/>
          </w:tcPr>
          <w:p w:rsidR="00044EE5" w:rsidRPr="00874C64" w:rsidRDefault="00044EE5" w:rsidP="00ED7312">
            <w:pPr>
              <w:rPr>
                <w:b/>
                <w:u w:val="single"/>
              </w:rPr>
            </w:pPr>
            <w:r w:rsidRPr="00874C64">
              <w:rPr>
                <w:b/>
              </w:rPr>
              <w:t>OSSERVAZIONE INIZIO CLASSE PRIMA entro 31 ottobre  (</w:t>
            </w:r>
            <w:r w:rsidRPr="00874C64">
              <w:rPr>
                <w:b/>
                <w:u w:val="single"/>
              </w:rPr>
              <w:t>osservazione individuale)</w:t>
            </w:r>
          </w:p>
          <w:p w:rsidR="00044EE5" w:rsidRPr="00874C64" w:rsidRDefault="00044EE5" w:rsidP="00874C64">
            <w:pPr>
              <w:rPr>
                <w:b/>
                <w:color w:val="000000"/>
                <w:u w:val="single"/>
              </w:rPr>
            </w:pPr>
          </w:p>
          <w:p w:rsidR="00044EE5" w:rsidRPr="00080C02" w:rsidRDefault="00044EE5" w:rsidP="0034338D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I.C.</w:t>
            </w:r>
            <w:r>
              <w:rPr>
                <w:b/>
                <w:color w:val="000000"/>
              </w:rPr>
              <w:t xml:space="preserve"> DOVIZI  - PLESSO  PRIMARIA - </w:t>
            </w:r>
            <w:r w:rsidRPr="00080C02">
              <w:rPr>
                <w:b/>
                <w:color w:val="000000"/>
              </w:rPr>
              <w:t xml:space="preserve">A.S </w:t>
            </w:r>
            <w:r>
              <w:rPr>
                <w:b/>
                <w:color w:val="000000"/>
              </w:rPr>
              <w:t>……………………</w:t>
            </w:r>
          </w:p>
          <w:p w:rsidR="00044EE5" w:rsidRPr="00080C02" w:rsidRDefault="00044EE5" w:rsidP="0034338D">
            <w:pPr>
              <w:rPr>
                <w:b/>
                <w:color w:val="000000"/>
              </w:rPr>
            </w:pPr>
          </w:p>
          <w:p w:rsidR="00044EE5" w:rsidRPr="00080C02" w:rsidRDefault="00044EE5" w:rsidP="0034338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ALUNN... </w:t>
            </w:r>
            <w:r w:rsidRPr="00080C02">
              <w:rPr>
                <w:b/>
                <w:color w:val="000000"/>
              </w:rPr>
              <w:t>…………………………………………………………</w:t>
            </w:r>
          </w:p>
          <w:p w:rsidR="00044EE5" w:rsidRDefault="00044EE5" w:rsidP="00ED7312"/>
        </w:tc>
      </w:tr>
      <w:tr w:rsidR="00044EE5" w:rsidTr="00874C64">
        <w:tc>
          <w:tcPr>
            <w:tcW w:w="3528" w:type="dxa"/>
          </w:tcPr>
          <w:p w:rsidR="00044EE5" w:rsidRPr="00874C64" w:rsidRDefault="00044EE5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AREA D’OSSERVAZIONE</w:t>
            </w:r>
          </w:p>
        </w:tc>
        <w:tc>
          <w:tcPr>
            <w:tcW w:w="2520" w:type="dxa"/>
          </w:tcPr>
          <w:p w:rsidR="00044EE5" w:rsidRPr="00874C64" w:rsidRDefault="00044EE5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INDICATORI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b/>
                <w:bCs/>
              </w:rPr>
            </w:pPr>
            <w:r w:rsidRPr="00874C64">
              <w:rPr>
                <w:b/>
                <w:bCs/>
              </w:rPr>
              <w:t>OSSERVAZIONE</w:t>
            </w:r>
          </w:p>
        </w:tc>
      </w:tr>
      <w:tr w:rsidR="00044EE5" w:rsidTr="00874C64">
        <w:tc>
          <w:tcPr>
            <w:tcW w:w="3528" w:type="dxa"/>
            <w:vMerge w:val="restart"/>
          </w:tcPr>
          <w:p w:rsidR="00044EE5" w:rsidRDefault="00044EE5" w:rsidP="00ED7312">
            <w:r>
              <w:t>COMPETENZA FONOLOGICA E METAFONOLOGICA</w:t>
            </w:r>
          </w:p>
        </w:tc>
        <w:tc>
          <w:tcPr>
            <w:tcW w:w="2520" w:type="dxa"/>
          </w:tcPr>
          <w:p w:rsidR="00044EE5" w:rsidRPr="00874C64" w:rsidRDefault="00044EE5" w:rsidP="00ED7312">
            <w:r w:rsidRPr="00874C64">
              <w:t>RICONOSCIMENTO PER VIA UDITIVA DEL SUONO INIZIALE (sillaba/fonema)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  <w:p w:rsidR="00044EE5" w:rsidRPr="00874C64" w:rsidRDefault="00044EE5" w:rsidP="00ED7312">
            <w:pPr>
              <w:rPr>
                <w:color w:val="333399"/>
              </w:rPr>
            </w:pPr>
          </w:p>
        </w:tc>
      </w:tr>
      <w:tr w:rsidR="00044EE5" w:rsidTr="00874C64">
        <w:tc>
          <w:tcPr>
            <w:tcW w:w="3528" w:type="dxa"/>
            <w:vMerge/>
          </w:tcPr>
          <w:p w:rsidR="00044EE5" w:rsidRDefault="00044EE5" w:rsidP="00ED7312"/>
        </w:tc>
        <w:tc>
          <w:tcPr>
            <w:tcW w:w="2520" w:type="dxa"/>
          </w:tcPr>
          <w:p w:rsidR="00044EE5" w:rsidRPr="00874C64" w:rsidRDefault="00044EE5" w:rsidP="00ED7312">
            <w:r w:rsidRPr="00874C64">
              <w:t>RICONOSCIMENTO PER VIA UDITIVA DEL SUONO FINALE (RIME/ “pezzetto che sta in fondo” )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</w:tr>
      <w:tr w:rsidR="00044EE5" w:rsidTr="00874C64">
        <w:tc>
          <w:tcPr>
            <w:tcW w:w="3528" w:type="dxa"/>
            <w:vMerge/>
          </w:tcPr>
          <w:p w:rsidR="00044EE5" w:rsidRDefault="00044EE5" w:rsidP="00ED7312"/>
        </w:tc>
        <w:tc>
          <w:tcPr>
            <w:tcW w:w="2520" w:type="dxa"/>
          </w:tcPr>
          <w:p w:rsidR="00044EE5" w:rsidRPr="00874C64" w:rsidRDefault="00044EE5" w:rsidP="00ED7312">
            <w:r w:rsidRPr="00874C64">
              <w:t>ANALISI FONOLOGICA (sillaba/fonema)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</w:tr>
      <w:tr w:rsidR="00044EE5" w:rsidTr="00874C64">
        <w:tc>
          <w:tcPr>
            <w:tcW w:w="3528" w:type="dxa"/>
            <w:vMerge/>
          </w:tcPr>
          <w:p w:rsidR="00044EE5" w:rsidRDefault="00044EE5" w:rsidP="00ED7312"/>
        </w:tc>
        <w:tc>
          <w:tcPr>
            <w:tcW w:w="2520" w:type="dxa"/>
          </w:tcPr>
          <w:p w:rsidR="00044EE5" w:rsidRPr="00874C64" w:rsidRDefault="00044EE5" w:rsidP="00ED7312">
            <w:r w:rsidRPr="00874C64">
              <w:t>FUSIONE FONOLOGICA (sillaba/fonema)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</w:tr>
      <w:tr w:rsidR="00044EE5" w:rsidTr="00874C64">
        <w:tc>
          <w:tcPr>
            <w:tcW w:w="3528" w:type="dxa"/>
            <w:vMerge/>
          </w:tcPr>
          <w:p w:rsidR="00044EE5" w:rsidRDefault="00044EE5" w:rsidP="00ED7312"/>
        </w:tc>
        <w:tc>
          <w:tcPr>
            <w:tcW w:w="2520" w:type="dxa"/>
          </w:tcPr>
          <w:p w:rsidR="00044EE5" w:rsidRPr="00874C64" w:rsidRDefault="00044EE5" w:rsidP="00ED7312">
            <w:pPr>
              <w:rPr>
                <w:color w:val="000000"/>
              </w:rPr>
            </w:pPr>
            <w:r w:rsidRPr="00874C64">
              <w:rPr>
                <w:color w:val="000000"/>
              </w:rPr>
              <w:t>ELISIONE DI SUONI</w:t>
            </w: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</w:tr>
      <w:tr w:rsidR="00044EE5" w:rsidTr="00874C64">
        <w:tc>
          <w:tcPr>
            <w:tcW w:w="3528" w:type="dxa"/>
          </w:tcPr>
          <w:p w:rsidR="00044EE5" w:rsidRDefault="00044EE5" w:rsidP="00ED7312">
            <w:r>
              <w:t>COORDINAZIONE  OCULO-MANUALE</w:t>
            </w:r>
          </w:p>
        </w:tc>
        <w:tc>
          <w:tcPr>
            <w:tcW w:w="2520" w:type="dxa"/>
          </w:tcPr>
          <w:p w:rsidR="00044EE5" w:rsidRPr="00874C64" w:rsidRDefault="00044EE5" w:rsidP="001166B5">
            <w:pPr>
              <w:rPr>
                <w:color w:val="000080"/>
              </w:rPr>
            </w:pPr>
            <w:r w:rsidRPr="00874C64">
              <w:rPr>
                <w:color w:val="000080"/>
              </w:rPr>
              <w:t xml:space="preserve">    </w:t>
            </w: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  <w:tc>
          <w:tcPr>
            <w:tcW w:w="8378" w:type="dxa"/>
          </w:tcPr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  <w:p w:rsidR="00044EE5" w:rsidRPr="00874C64" w:rsidRDefault="00044EE5" w:rsidP="00ED7312">
            <w:pPr>
              <w:rPr>
                <w:color w:val="000080"/>
              </w:rPr>
            </w:pPr>
          </w:p>
        </w:tc>
      </w:tr>
    </w:tbl>
    <w:p w:rsidR="00044EE5" w:rsidRDefault="00044EE5" w:rsidP="00ED7312"/>
    <w:p w:rsidR="00044EE5" w:rsidRDefault="00044EE5"/>
    <w:sectPr w:rsidR="00044EE5" w:rsidSect="00ED73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EE5" w:rsidRDefault="00044EE5" w:rsidP="00874C64">
      <w:r>
        <w:separator/>
      </w:r>
    </w:p>
  </w:endnote>
  <w:endnote w:type="continuationSeparator" w:id="0">
    <w:p w:rsidR="00044EE5" w:rsidRDefault="00044EE5" w:rsidP="00874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Footer"/>
    </w:pPr>
    <w:fldSimple w:instr="PAGE   \* MERGEFORMAT">
      <w:r>
        <w:rPr>
          <w:noProof/>
        </w:rPr>
        <w:t>2</w:t>
      </w:r>
    </w:fldSimple>
  </w:p>
  <w:p w:rsidR="00044EE5" w:rsidRDefault="00044E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EE5" w:rsidRDefault="00044EE5" w:rsidP="00874C64">
      <w:r>
        <w:separator/>
      </w:r>
    </w:p>
  </w:footnote>
  <w:footnote w:type="continuationSeparator" w:id="0">
    <w:p w:rsidR="00044EE5" w:rsidRDefault="00044EE5" w:rsidP="00874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TABELLA INDIVIDUALE PER OSSERVAZIONI </w:t>
    </w:r>
  </w:p>
  <w:p w:rsidR="00044EE5" w:rsidRDefault="00044EE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EE5" w:rsidRDefault="00044EE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312"/>
    <w:rsid w:val="00004D50"/>
    <w:rsid w:val="0003162F"/>
    <w:rsid w:val="00044EE5"/>
    <w:rsid w:val="000465C6"/>
    <w:rsid w:val="00072868"/>
    <w:rsid w:val="00080C02"/>
    <w:rsid w:val="000A6D2E"/>
    <w:rsid w:val="00113FEC"/>
    <w:rsid w:val="001166B5"/>
    <w:rsid w:val="00165BD3"/>
    <w:rsid w:val="001D557F"/>
    <w:rsid w:val="001D7971"/>
    <w:rsid w:val="0024047C"/>
    <w:rsid w:val="0027779C"/>
    <w:rsid w:val="002A44E7"/>
    <w:rsid w:val="002D1170"/>
    <w:rsid w:val="00301968"/>
    <w:rsid w:val="003359AC"/>
    <w:rsid w:val="0034338D"/>
    <w:rsid w:val="00375138"/>
    <w:rsid w:val="003757AB"/>
    <w:rsid w:val="00415D48"/>
    <w:rsid w:val="004D3D4D"/>
    <w:rsid w:val="005025A0"/>
    <w:rsid w:val="00621FBA"/>
    <w:rsid w:val="00753438"/>
    <w:rsid w:val="0086369E"/>
    <w:rsid w:val="00874C64"/>
    <w:rsid w:val="008C410A"/>
    <w:rsid w:val="009B088A"/>
    <w:rsid w:val="009C6B48"/>
    <w:rsid w:val="00AE20F1"/>
    <w:rsid w:val="00AE7A48"/>
    <w:rsid w:val="00B30CB1"/>
    <w:rsid w:val="00B961D4"/>
    <w:rsid w:val="00BA0911"/>
    <w:rsid w:val="00CA77FD"/>
    <w:rsid w:val="00D374B6"/>
    <w:rsid w:val="00DA34D0"/>
    <w:rsid w:val="00DB2D1B"/>
    <w:rsid w:val="00DC1B0B"/>
    <w:rsid w:val="00ED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31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73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74C64"/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74C64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874C64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74C64"/>
    <w:rPr>
      <w:sz w:val="24"/>
    </w:rPr>
  </w:style>
  <w:style w:type="paragraph" w:styleId="Footer">
    <w:name w:val="footer"/>
    <w:basedOn w:val="Normal"/>
    <w:link w:val="FooterChar"/>
    <w:uiPriority w:val="99"/>
    <w:rsid w:val="00874C64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74C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87</Words>
  <Characters>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INDIVIDUALE PER OSSERVAZIONI </dc:title>
  <dc:subject/>
  <dc:creator>Utente</dc:creator>
  <cp:keywords/>
  <dc:description/>
  <cp:lastModifiedBy>Emanuela</cp:lastModifiedBy>
  <cp:revision>20</cp:revision>
  <cp:lastPrinted>2022-11-01T19:07:00Z</cp:lastPrinted>
  <dcterms:created xsi:type="dcterms:W3CDTF">2016-10-03T13:12:00Z</dcterms:created>
  <dcterms:modified xsi:type="dcterms:W3CDTF">2026-07-01T07:13:00Z</dcterms:modified>
</cp:coreProperties>
</file>